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3FFEA" w14:textId="42767B31" w:rsidR="000421BE" w:rsidRDefault="000421BE" w:rsidP="000421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JOHNSON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ABD5B1F" w14:textId="77777777" w:rsidR="000421BE" w:rsidRDefault="000421BE" w:rsidP="000421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5D870E" w14:textId="77777777" w:rsidR="000421BE" w:rsidRDefault="000421BE" w:rsidP="000421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131946" w14:textId="77777777" w:rsidR="000421BE" w:rsidRDefault="000421BE" w:rsidP="000421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the Carmelites in York by</w:t>
      </w:r>
    </w:p>
    <w:p w14:paraId="3FBD6F91" w14:textId="0FEFD533" w:rsidR="000421BE" w:rsidRDefault="000421BE" w:rsidP="000421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</w:t>
      </w:r>
      <w:r>
        <w:rPr>
          <w:rFonts w:ascii="Times New Roman" w:hAnsi="Times New Roman" w:cs="Times New Roman"/>
          <w:sz w:val="24"/>
          <w:szCs w:val="24"/>
        </w:rPr>
        <w:t xml:space="preserve">, by letters dimissory as he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</w:p>
    <w:p w14:paraId="7ED2CC68" w14:textId="0AE39378" w:rsidR="000421BE" w:rsidRDefault="000421BE" w:rsidP="000421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Durham diocese.</w:t>
      </w:r>
    </w:p>
    <w:p w14:paraId="616DDF0C" w14:textId="77777777" w:rsidR="000421BE" w:rsidRDefault="000421BE" w:rsidP="000421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p.99)</w:t>
      </w:r>
    </w:p>
    <w:p w14:paraId="4F12B33D" w14:textId="77777777" w:rsidR="000421BE" w:rsidRDefault="000421BE" w:rsidP="000421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7309DF" w14:textId="77777777" w:rsidR="000421BE" w:rsidRDefault="000421BE" w:rsidP="000421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4E7A44" w14:textId="77777777" w:rsidR="000421BE" w:rsidRDefault="000421BE" w:rsidP="000421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7A58FC66" w14:textId="08B55CC5" w:rsidR="00BA00AB" w:rsidRPr="000421B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421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153D2" w14:textId="77777777" w:rsidR="000421BE" w:rsidRDefault="000421BE" w:rsidP="009139A6">
      <w:r>
        <w:separator/>
      </w:r>
    </w:p>
  </w:endnote>
  <w:endnote w:type="continuationSeparator" w:id="0">
    <w:p w14:paraId="6D410BBA" w14:textId="77777777" w:rsidR="000421BE" w:rsidRDefault="000421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9F4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D24D9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206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7BDF4" w14:textId="77777777" w:rsidR="000421BE" w:rsidRDefault="000421BE" w:rsidP="009139A6">
      <w:r>
        <w:separator/>
      </w:r>
    </w:p>
  </w:footnote>
  <w:footnote w:type="continuationSeparator" w:id="0">
    <w:p w14:paraId="187013B3" w14:textId="77777777" w:rsidR="000421BE" w:rsidRDefault="000421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4E0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96A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7A1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1BE"/>
    <w:rsid w:val="000421BE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707C9"/>
  <w15:chartTrackingRefBased/>
  <w15:docId w15:val="{821C3D92-4DE4-4055-B9DC-8273EB7DA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2021-04-09T14:58:00Z</dcterms:created>
  <dcterms:modified xsi:type="dcterms:W3CDTF">2021-04-09T15:00:00Z</dcterms:modified>
</cp:coreProperties>
</file>